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46E" w:rsidRPr="00C020AD" w:rsidRDefault="00A6546E" w:rsidP="00A6546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William PYKARDE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A6546E" w:rsidRDefault="00A6546E" w:rsidP="00A6546E">
      <w:pPr>
        <w:pStyle w:val="Body"/>
        <w:rPr>
          <w:rFonts w:ascii="Times New Roman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Skinner.</w:t>
      </w:r>
      <w:proofErr w:type="gramEnd"/>
    </w:p>
    <w:p w:rsidR="00A6546E" w:rsidRPr="00C020AD" w:rsidRDefault="00A6546E" w:rsidP="00A6546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A6546E" w:rsidRPr="00C020AD" w:rsidRDefault="00A6546E" w:rsidP="00A6546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A6546E" w:rsidRPr="00C020AD" w:rsidRDefault="00A6546E" w:rsidP="00A6546E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p.171)</w:t>
      </w:r>
    </w:p>
    <w:p w:rsidR="00A6546E" w:rsidRPr="00C020AD" w:rsidRDefault="00A6546E" w:rsidP="00A6546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A6546E" w:rsidRPr="00C020AD" w:rsidRDefault="00A6546E" w:rsidP="00A6546E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A6546E" w:rsidP="00A6546E">
      <w:pPr>
        <w:pStyle w:val="NoSpacing"/>
      </w:pPr>
      <w:r w:rsidRPr="00C020AD">
        <w:t>25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46E" w:rsidRDefault="00A6546E" w:rsidP="00920DE3">
      <w:pPr>
        <w:spacing w:after="0" w:line="240" w:lineRule="auto"/>
      </w:pPr>
      <w:r>
        <w:separator/>
      </w:r>
    </w:p>
  </w:endnote>
  <w:endnote w:type="continuationSeparator" w:id="0">
    <w:p w:rsidR="00A6546E" w:rsidRDefault="00A654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46E" w:rsidRDefault="00A6546E" w:rsidP="00920DE3">
      <w:pPr>
        <w:spacing w:after="0" w:line="240" w:lineRule="auto"/>
      </w:pPr>
      <w:r>
        <w:separator/>
      </w:r>
    </w:p>
  </w:footnote>
  <w:footnote w:type="continuationSeparator" w:id="0">
    <w:p w:rsidR="00A6546E" w:rsidRDefault="00A654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46E"/>
    <w:rsid w:val="00120749"/>
    <w:rsid w:val="00624CAE"/>
    <w:rsid w:val="00920DE3"/>
    <w:rsid w:val="00A6546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6546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6546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2014-02-24T22:10:00Z</dcterms:created>
  <dcterms:modified xsi:type="dcterms:W3CDTF">2014-02-24T22:11:00Z</dcterms:modified>
</cp:coreProperties>
</file>